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395196" w14:textId="839519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CA0BBC">
        <w:t>87</w:t>
      </w:r>
      <w:r>
        <w:t>. St-</w:t>
      </w:r>
      <w:r w:rsidR="00CA0BBC">
        <w:t>969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CA0BBC">
        <w:t>87</w:t>
      </w:r>
      <w:r>
        <w:t xml:space="preserve">. </w:t>
      </w:r>
      <w:r w:rsidR="00274EC2">
        <w:t>St-</w:t>
      </w:r>
      <w:r w:rsidR="00CA0BBC">
        <w:t>969</w:t>
      </w:r>
      <w:r w:rsidR="00B55C12">
        <w:t>/2020</w:t>
      </w:r>
    </w:p>
    <w:p w:rsidR="00142F30" w:rsidP="0060363E" w:rsidRDefault="00142F30"/>
    <w:p w:rsidR="00821379" w:rsidP="00821379" w:rsidRDefault="00C8505A">
      <w:r>
        <w:t xml:space="preserve">            </w:t>
      </w:r>
      <w:r w:rsidR="00D55B8B">
        <w:t xml:space="preserve">Podnositelj zahtjeva – </w:t>
      </w:r>
      <w:r w:rsidR="00CA0BBC">
        <w:t xml:space="preserve">Likvidacijska masa  STC ZAGREB d.o.o., </w:t>
      </w:r>
      <w:proofErr w:type="spellStart"/>
      <w:r w:rsidR="00CA0BBC">
        <w:t>Jurja</w:t>
      </w:r>
      <w:proofErr w:type="spellEnd"/>
      <w:r w:rsidR="00CA0BBC">
        <w:t xml:space="preserve"> </w:t>
      </w:r>
      <w:proofErr w:type="spellStart"/>
      <w:r w:rsidR="00CA0BBC">
        <w:t>Ves</w:t>
      </w:r>
      <w:proofErr w:type="spellEnd"/>
      <w:r w:rsidR="00CA0BBC">
        <w:t xml:space="preserve"> 75, 10000 Zagreb, OIB: 32130085821</w:t>
      </w:r>
    </w:p>
    <w:p w:rsidR="00B55C12" w:rsidP="00B55C12" w:rsidRDefault="00B55C12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CA0BBC" w:rsidP="00CA0BBC" w:rsidRDefault="00C8505A">
      <w:r>
        <w:t xml:space="preserve">            </w:t>
      </w:r>
      <w:r w:rsidR="00CA0BBC">
        <w:t xml:space="preserve">Likvidacijska masa  STC ZAGREB d.o.o., </w:t>
      </w:r>
      <w:proofErr w:type="spellStart"/>
      <w:r w:rsidR="00CA0BBC">
        <w:t>Jurja</w:t>
      </w:r>
      <w:proofErr w:type="spellEnd"/>
      <w:r w:rsidR="00CA0BBC">
        <w:t xml:space="preserve"> </w:t>
      </w:r>
      <w:proofErr w:type="spellStart"/>
      <w:r w:rsidR="00CA0BBC">
        <w:t>Ves</w:t>
      </w:r>
      <w:proofErr w:type="spellEnd"/>
      <w:r w:rsidR="00CA0BBC">
        <w:t xml:space="preserve"> 75, 10000 Zagreb, OIB: 32130085821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5E12A2"/>
    <w:rsid w:val="0060363E"/>
    <w:rsid w:val="0062158A"/>
    <w:rsid w:val="006375A9"/>
    <w:rsid w:val="006A2AD6"/>
    <w:rsid w:val="0074240A"/>
    <w:rsid w:val="007A578E"/>
    <w:rsid w:val="007E145A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C0FBF"/>
    <w:rsid w:val="009F7352"/>
    <w:rsid w:val="00A93A8F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E12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12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12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12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12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2020.</izvorni_sadrzaj>
    <derivirana_varijabla naziv="DomainObject.Predmet.DatumOsnivanja_1">28.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St-969/2020</izvorni_sadrzaj>
    <derivirana_varijabla naziv="DomainObject.Predmet.OznakaBroj_1">St-969/2020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STC ZAGREB d.o.o.</izvorni_sadrzaj>
    <derivirana_varijabla naziv="DomainObject.Predmet.ProtustrankaFormated_1">  Likvidacijska masa STC ZAGREB d.o.o.</derivirana_varijabla>
  </DomainObject.Predmet.ProtustrankaFormated>
  <DomainObject.Predmet.ProtustrankaFormatedOIB>
    <izvorni_sadrzaj>  Likvidacijska masa STC ZAGREB d.o.o., OIB 32130085821</izvorni_sadrzaj>
    <derivirana_varijabla naziv="DomainObject.Predmet.ProtustrankaFormatedOIB_1">  Likvidacijska masa STC ZAGREB d.o.o., OIB 32130085821</derivirana_varijabla>
  </DomainObject.Predmet.ProtustrankaFormatedOIB>
  <DomainObject.Predmet.ProtustrankaFormatedWithAdress>
    <izvorni_sadrzaj> Likvidacijska masa STC ZAGREB d.o.o., Jurja Ves 75, 10000 Zagreb</izvorni_sadrzaj>
    <derivirana_varijabla naziv="DomainObject.Predmet.ProtustrankaFormatedWithAdress_1"> Likvidacijska masa STC ZAGREB d.o.o., Jurja Ves 75, 10000 Zagreb</derivirana_varijabla>
  </DomainObject.Predmet.ProtustrankaFormatedWithAdress>
  <DomainObject.Predmet.ProtustrankaFormatedWithAdressOIB>
    <izvorni_sadrzaj> Likvidacijska masa STC ZAGREB d.o.o., OIB 32130085821, Jurja Ves 75, 10000 Zagreb</izvorni_sadrzaj>
    <derivirana_varijabla naziv="DomainObject.Predmet.ProtustrankaFormatedWithAdressOIB_1"> Likvidacijska masa STC ZAGREB d.o.o., OIB 32130085821, Jurja Ves 75, 10000 Zagreb</derivirana_varijabla>
  </DomainObject.Predmet.ProtustrankaFormatedWithAdressOIB>
  <DomainObject.Predmet.ProtustrankaWithAdress>
    <izvorni_sadrzaj>Likvidacijska masa STC ZAGREB d.o.o. Jurja Ves 75, 10000 Zagreb</izvorni_sadrzaj>
    <derivirana_varijabla naziv="DomainObject.Predmet.ProtustrankaWithAdress_1">Likvidacijska masa STC ZAGREB d.o.o. Jurja Ves 75, 10000 Zagreb</derivirana_varijabla>
  </DomainObject.Predmet.ProtustrankaWithAdress>
  <DomainObject.Predmet.ProtustrankaWithAdressOIB>
    <izvorni_sadrzaj>Likvidacijska masa STC ZAGREB d.o.o., OIB 32130085821, Jurja Ves 75, 10000 Zagreb</izvorni_sadrzaj>
    <derivirana_varijabla naziv="DomainObject.Predmet.ProtustrankaWithAdressOIB_1">Likvidacijska masa STC ZAGREB d.o.o., OIB 32130085821, Jurja Ves 75, 10000 Zagreb</derivirana_varijabla>
  </DomainObject.Predmet.ProtustrankaWithAdressOIB>
  <DomainObject.Predmet.ProtustrankaNazivFormated>
    <izvorni_sadrzaj>Likvidacijska masa STC ZAGREB d.o.o.</izvorni_sadrzaj>
    <derivirana_varijabla naziv="DomainObject.Predmet.ProtustrankaNazivFormated_1">Likvidacijska masa STC ZAGREB d.o.o.</derivirana_varijabla>
  </DomainObject.Predmet.ProtustrankaNazivFormated>
  <DomainObject.Predmet.ProtustrankaNazivFormatedOIB>
    <izvorni_sadrzaj>Likvidacijska masa STC ZAGREB d.o.o., OIB 32130085821</izvorni_sadrzaj>
    <derivirana_varijabla naziv="DomainObject.Predmet.ProtustrankaNazivFormatedOIB_1">Likvidacijska masa STC ZAGREB d.o.o., OIB 32130085821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STC ZAGREB d.o.o.</izvorni_sadrzaj>
    <derivirana_varijabla naziv="DomainObject.Predmet.StrankaFormated_1">  Likvidacijska masa STC ZAGREB d.o.o.</derivirana_varijabla>
  </DomainObject.Predmet.StrankaFormated>
  <DomainObject.Predmet.StrankaFormatedOIB>
    <izvorni_sadrzaj>  Likvidacijska masa STC ZAGREB d.o.o., OIB 32130085821</izvorni_sadrzaj>
    <derivirana_varijabla naziv="DomainObject.Predmet.StrankaFormatedOIB_1">  Likvidacijska masa STC ZAGREB d.o.o., OIB 32130085821</derivirana_varijabla>
  </DomainObject.Predmet.StrankaFormatedOIB>
  <DomainObject.Predmet.StrankaFormatedWithAdress>
    <izvorni_sadrzaj> Likvidacijska masa STC ZAGREB d.o.o., Jurja Ves 75, 10000 Zagreb</izvorni_sadrzaj>
    <derivirana_varijabla naziv="DomainObject.Predmet.StrankaFormatedWithAdress_1"> Likvidacijska masa STC ZAGREB d.o.o., Jurja Ves 75, 10000 Zagreb</derivirana_varijabla>
  </DomainObject.Predmet.StrankaFormatedWithAdress>
  <DomainObject.Predmet.StrankaFormatedWithAdressOIB>
    <izvorni_sadrzaj> Likvidacijska masa STC ZAGREB d.o.o., OIB 32130085821, Jurja Ves 75, 10000 Zagreb</izvorni_sadrzaj>
    <derivirana_varijabla naziv="DomainObject.Predmet.StrankaFormatedWithAdressOIB_1"> Likvidacijska masa STC ZAGREB d.o.o., OIB 32130085821, Jurja Ves 75, 10000 Zagreb</derivirana_varijabla>
  </DomainObject.Predmet.StrankaFormatedWithAdressOIB>
  <DomainObject.Predmet.StrankaWithAdress>
    <izvorni_sadrzaj>Likvidacijska masa STC ZAGREB d.o.o. Jurja Ves 75,10000 Zagreb</izvorni_sadrzaj>
    <derivirana_varijabla naziv="DomainObject.Predmet.StrankaWithAdress_1">Likvidacijska masa STC ZAGREB d.o.o. Jurja Ves 75,10000 Zagreb</derivirana_varijabla>
  </DomainObject.Predmet.StrankaWithAdress>
  <DomainObject.Predmet.StrankaWithAdressOIB>
    <izvorni_sadrzaj>Likvidacijska masa STC ZAGREB d.o.o., OIB 32130085821, Jurja Ves 75,10000 Zagreb</izvorni_sadrzaj>
    <derivirana_varijabla naziv="DomainObject.Predmet.StrankaWithAdressOIB_1">Likvidacijska masa STC ZAGREB d.o.o., OIB 32130085821, Jurja Ves 75,10000 Zagreb</derivirana_varijabla>
  </DomainObject.Predmet.StrankaWithAdressOIB>
  <DomainObject.Predmet.StrankaNazivFormated>
    <izvorni_sadrzaj>Likvidacijska masa STC ZAGREB d.o.o.</izvorni_sadrzaj>
    <derivirana_varijabla naziv="DomainObject.Predmet.StrankaNazivFormated_1">Likvidacijska masa STC ZAGREB d.o.o.</derivirana_varijabla>
  </DomainObject.Predmet.StrankaNazivFormated>
  <DomainObject.Predmet.StrankaNazivFormatedOIB>
    <izvorni_sadrzaj>Likvidacijska masa STC ZAGREB d.o.o., OIB 32130085821</izvorni_sadrzaj>
    <derivirana_varijabla naziv="DomainObject.Predmet.StrankaNazivFormatedOIB_1">Likvidacijska masa STC ZAGREB d.o.o., OIB 32130085821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Likvidacijska masa STC ZAGREB d.o.o.</item>
    </izvorni_sadrzaj>
    <derivirana_varijabla naziv="DomainObject.Predmet.StrankaListFormated_1">
      <item>Likvidacijska masa STC ZAGREB d.o.o.</item>
    </derivirana_varijabla>
  </DomainObject.Predmet.StrankaListFormated>
  <DomainObject.Predmet.StrankaListFormatedOIB>
    <izvorni_sadrzaj>
      <item>Likvidacijska masa STC ZAGREB d.o.o., OIB 32130085821</item>
    </izvorni_sadrzaj>
    <derivirana_varijabla naziv="DomainObject.Predmet.StrankaListFormatedOIB_1">
      <item>Likvidacijska masa STC ZAGREB d.o.o., OIB 32130085821</item>
    </derivirana_varijabla>
  </DomainObject.Predmet.StrankaListFormatedOIB>
  <DomainObject.Predmet.StrankaListFormatedWithAdress>
    <izvorni_sadrzaj>
      <item>Likvidacijska masa STC ZAGREB d.o.o., Jurja Ves 75, 10000 Zagreb</item>
    </izvorni_sadrzaj>
    <derivirana_varijabla naziv="DomainObject.Predmet.StrankaListFormatedWithAdress_1">
      <item>Likvidacijska masa STC ZAGREB d.o.o., Jurja Ves 75, 10000 Zagreb</item>
    </derivirana_varijabla>
  </DomainObject.Predmet.StrankaListFormatedWithAdress>
  <DomainObject.Predmet.StrankaListFormatedWithAdressOIB>
    <izvorni_sadrzaj>
      <item>Likvidacijska masa STC ZAGREB d.o.o., OIB 32130085821, Jurja Ves 75, 10000 Zagreb</item>
    </izvorni_sadrzaj>
    <derivirana_varijabla naziv="DomainObject.Predmet.StrankaListFormatedWithAdressOIB_1">
      <item>Likvidacijska masa STC ZAGREB d.o.o., OIB 32130085821, Jurja Ves 75, 10000 Zagreb</item>
    </derivirana_varijabla>
  </DomainObject.Predmet.StrankaListFormatedWithAdressOIB>
  <DomainObject.Predmet.StrankaListNazivFormated>
    <izvorni_sadrzaj>
      <item>Likvidacijska masa STC ZAGREB d.o.o.</item>
    </izvorni_sadrzaj>
    <derivirana_varijabla naziv="DomainObject.Predmet.StrankaListNazivFormated_1">
      <item>Likvidacijska masa STC ZAGREB d.o.o.</item>
    </derivirana_varijabla>
  </DomainObject.Predmet.StrankaListNazivFormated>
  <DomainObject.Predmet.StrankaListNazivFormatedOIB>
    <izvorni_sadrzaj>
      <item>Likvidacijska masa STC ZAGREB d.o.o., OIB 32130085821</item>
    </izvorni_sadrzaj>
    <derivirana_varijabla naziv="DomainObject.Predmet.StrankaListNazivFormatedOIB_1">
      <item>Likvidacijska masa STC ZAGREB d.o.o., OIB 32130085821</item>
    </derivirana_varijabla>
  </DomainObject.Predmet.StrankaListNazivFormatedOIB>
  <DomainObject.Predmet.ProtuStrankaListFormated>
    <izvorni_sadrzaj>
      <item>Likvidacijska masa STC ZAGREB d.o.o.</item>
    </izvorni_sadrzaj>
    <derivirana_varijabla naziv="DomainObject.Predmet.ProtuStrankaListFormated_1">
      <item>Likvidacijska masa STC ZAGREB d.o.o.</item>
    </derivirana_varijabla>
  </DomainObject.Predmet.ProtuStrankaListFormated>
  <DomainObject.Predmet.ProtuStrankaListFormatedOIB>
    <izvorni_sadrzaj>
      <item>Likvidacijska masa STC ZAGREB d.o.o., OIB 32130085821</item>
    </izvorni_sadrzaj>
    <derivirana_varijabla naziv="DomainObject.Predmet.ProtuStrankaListFormatedOIB_1">
      <item>Likvidacijska masa STC ZAGREB d.o.o., OIB 32130085821</item>
    </derivirana_varijabla>
  </DomainObject.Predmet.ProtuStrankaListFormatedOIB>
  <DomainObject.Predmet.ProtuStrankaListFormatedWithAdress>
    <izvorni_sadrzaj>
      <item>Likvidacijska masa STC ZAGREB d.o.o., Jurja Ves 75, 10000 Zagreb</item>
    </izvorni_sadrzaj>
    <derivirana_varijabla naziv="DomainObject.Predmet.ProtuStrankaListFormatedWithAdress_1">
      <item>Likvidacijska masa STC ZAGREB d.o.o., Jurja Ves 75, 10000 Zagreb</item>
    </derivirana_varijabla>
  </DomainObject.Predmet.ProtuStrankaListFormatedWithAdress>
  <DomainObject.Predmet.ProtuStrankaListFormatedWithAdressOIB>
    <izvorni_sadrzaj>
      <item>Likvidacijska masa STC ZAGREB d.o.o., OIB 32130085821, Jurja Ves 75, 10000 Zagreb</item>
    </izvorni_sadrzaj>
    <derivirana_varijabla naziv="DomainObject.Predmet.ProtuStrankaListFormatedWithAdressOIB_1">
      <item>Likvidacijska masa STC ZAGREB d.o.o., OIB 32130085821, Jurja Ves 75, 10000 Zagreb</item>
    </derivirana_varijabla>
  </DomainObject.Predmet.ProtuStrankaListFormatedWithAdressOIB>
  <DomainObject.Predmet.ProtuStrankaListNazivFormated>
    <izvorni_sadrzaj>
      <item>Likvidacijska masa STC ZAGREB d.o.o.</item>
    </izvorni_sadrzaj>
    <derivirana_varijabla naziv="DomainObject.Predmet.ProtuStrankaListNazivFormated_1">
      <item>Likvidacijska masa STC ZAGREB d.o.o.</item>
    </derivirana_varijabla>
  </DomainObject.Predmet.ProtuStrankaListNazivFormated>
  <DomainObject.Predmet.ProtuStrankaListNazivFormatedOIB>
    <izvorni_sadrzaj>
      <item>Likvidacijska masa STC ZAGREB d.o.o., OIB 32130085821</item>
    </izvorni_sadrzaj>
    <derivirana_varijabla naziv="DomainObject.Predmet.ProtuStrankaListNazivFormatedOIB_1">
      <item>Likvidacijska masa STC ZAGREB d.o.o., OIB 32130085821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STC ZAGREB d.o.o.</izvorni_sadrzaj>
    <derivirana_varijabla naziv="DomainObject.Predmet.StrankaIDrugi_1">Likvidacijska masa STC ZAGREB d.o.o.</derivirana_varijabla>
  </DomainObject.Predmet.StrankaIDrugi>
  <DomainObject.Predmet.ProtustrankaIDrugi>
    <izvorni_sadrzaj>Likvidacijska masa STC ZAGREB d.o.o.</izvorni_sadrzaj>
    <derivirana_varijabla naziv="DomainObject.Predmet.ProtustrankaIDrugi_1">Likvidacijska masa STC ZAGREB d.o.o.</derivirana_varijabla>
  </DomainObject.Predmet.ProtustrankaIDrugi>
  <DomainObject.Predmet.StrankaIDrugiAdressOIB>
    <izvorni_sadrzaj>Likvidacijska masa STC ZAGREB d.o.o., OIB 32130085821, Jurja Ves 75, 10000 Zagreb</izvorni_sadrzaj>
    <derivirana_varijabla naziv="DomainObject.Predmet.StrankaIDrugiAdressOIB_1">Likvidacijska masa STC ZAGREB d.o.o., OIB 32130085821, Jurja Ves 75, 10000 Zagreb</derivirana_varijabla>
  </DomainObject.Predmet.StrankaIDrugiAdressOIB>
  <DomainObject.Predmet.ProtustrankaIDrugiAdressOIB>
    <izvorni_sadrzaj>Likvidacijska masa STC ZAGREB d.o.o., OIB 32130085821, Jurja Ves 75, 10000 Zagreb</izvorni_sadrzaj>
    <derivirana_varijabla naziv="DomainObject.Predmet.ProtustrankaIDrugiAdressOIB_1">Likvidacijska masa STC ZAGREB d.o.o., OIB 32130085821, Jurja Ves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STC ZAGREB d.o.o.</item>
      <item>Likvidacijska masa STC ZAGREB d.o.o.</item>
    </izvorni_sadrzaj>
    <derivirana_varijabla naziv="DomainObject.Predmet.SudioniciListNaziv_1">
      <item>Likvidacijska masa STC ZAGREB d.o.o.</item>
      <item>Likvidacijska masa STC ZAGREB d.o.o.</item>
    </derivirana_varijabla>
  </DomainObject.Predmet.SudioniciListNaziv>
  <DomainObject.Predmet.SudioniciListAdressOIB>
    <izvorni_sadrzaj>
      <item>Likvidacijska masa STC ZAGREB d.o.o., OIB 32130085821, Jurja Ves 75,10000 Zagreb</item>
      <item>Likvidacijska masa STC ZAGREB d.o.o., OIB 32130085821, Jurja Ves 75,10000 Zagreb</item>
    </izvorni_sadrzaj>
    <derivirana_varijabla naziv="DomainObject.Predmet.SudioniciListAdressOIB_1">
      <item>Likvidacijska masa STC ZAGREB d.o.o., OIB 32130085821, Jurja Ves 75,10000 Zagreb</item>
      <item>Likvidacijska masa STC ZAGREB d.o.o., OIB 32130085821, Jurja Ves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32130085821</item>
      <item>, OIB 32130085821</item>
    </izvorni_sadrzaj>
    <derivirana_varijabla naziv="DomainObject.Predmet.SudioniciListNazivOIB_1">
      <item>, OIB 32130085821</item>
      <item>, OIB 32130085821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2020.</izvorni_sadrzaj>
    <derivirana_varijabla naziv="DomainObject.Predmet.DatumPocetkaProcesa_1">27.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138</properties:Words>
  <properties:Characters>801</properties:Characters>
  <properties:Lines>48</properties:Lines>
  <properties:Paragraphs>25</properties:Paragraphs>
  <properties:TotalTime>126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2020-08-28T07:24:00Z</cp:lastPrinted>
  <dcterms:modified xmlns:xsi="http://www.w3.org/2001/XMLSchema-instance" xsi:type="dcterms:W3CDTF">2020-08-28T07:25:00Z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